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F29" w:rsidRDefault="002043EF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CHIRCHE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35F2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35F29">
        <w:rPr>
          <w:rFonts w:ascii="Times New Roman" w:hAnsi="Times New Roman" w:cs="Times New Roman"/>
          <w:sz w:val="24"/>
          <w:szCs w:val="24"/>
        </w:rPr>
        <w:t>fl.1433)</w:t>
      </w:r>
    </w:p>
    <w:p w:rsidR="00935F29" w:rsidRDefault="00935F29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F29" w:rsidRDefault="00935F29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F29" w:rsidRDefault="00935F29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land</w:t>
      </w:r>
    </w:p>
    <w:p w:rsidR="00935F29" w:rsidRDefault="00935F29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935F29" w:rsidRDefault="00935F29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24-95)</w:t>
      </w:r>
    </w:p>
    <w:p w:rsidR="00935F29" w:rsidRDefault="00935F29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F29" w:rsidRDefault="00935F29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5F29" w:rsidRDefault="00935F29" w:rsidP="00935F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2016</w:t>
      </w:r>
    </w:p>
    <w:p w:rsidR="006B2F86" w:rsidRPr="002043EF" w:rsidRDefault="00935F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043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3EF" w:rsidRDefault="002043EF" w:rsidP="00E71FC3">
      <w:pPr>
        <w:spacing w:after="0" w:line="240" w:lineRule="auto"/>
      </w:pPr>
      <w:r>
        <w:separator/>
      </w:r>
    </w:p>
  </w:endnote>
  <w:endnote w:type="continuationSeparator" w:id="0">
    <w:p w:rsidR="002043EF" w:rsidRDefault="002043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3EF" w:rsidRDefault="002043EF" w:rsidP="00E71FC3">
      <w:pPr>
        <w:spacing w:after="0" w:line="240" w:lineRule="auto"/>
      </w:pPr>
      <w:r>
        <w:separator/>
      </w:r>
    </w:p>
  </w:footnote>
  <w:footnote w:type="continuationSeparator" w:id="0">
    <w:p w:rsidR="002043EF" w:rsidRDefault="002043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EF"/>
    <w:rsid w:val="002043EF"/>
    <w:rsid w:val="00935F2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9436E"/>
  <w15:chartTrackingRefBased/>
  <w15:docId w15:val="{2FA814C7-F3A4-465C-A3B0-64258173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2016-05-01T20:16:00Z</dcterms:created>
  <dcterms:modified xsi:type="dcterms:W3CDTF">2016-05-01T20:29:00Z</dcterms:modified>
</cp:coreProperties>
</file>